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C6A" w:rsidRDefault="00B60C6A" w:rsidP="00B60C6A">
      <w:pPr>
        <w:jc w:val="right"/>
        <w:rPr>
          <w:rFonts w:ascii="Calibri" w:hAnsi="Calibri" w:cs="Calibri"/>
          <w:sz w:val="22"/>
          <w:szCs w:val="22"/>
        </w:rPr>
      </w:pPr>
    </w:p>
    <w:p w:rsidR="00995ADB" w:rsidRDefault="00995ADB" w:rsidP="00995ADB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ADB" w:rsidRDefault="00995ADB" w:rsidP="00995ADB">
      <w:pPr>
        <w:jc w:val="center"/>
        <w:rPr>
          <w:rFonts w:ascii="Calibri" w:hAnsi="Calibri" w:cs="Calibri"/>
          <w:sz w:val="22"/>
          <w:szCs w:val="22"/>
        </w:rPr>
      </w:pPr>
    </w:p>
    <w:p w:rsidR="00995ADB" w:rsidRPr="00827674" w:rsidRDefault="00995ADB" w:rsidP="00995ADB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995ADB" w:rsidRPr="00827674" w:rsidRDefault="00995ADB" w:rsidP="00995ADB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СОБРАНИЕ ПРЕДСТАВИТЕЛЕЙ ДИГОРСКОГО РАЙОНА</w:t>
      </w:r>
    </w:p>
    <w:p w:rsidR="00995ADB" w:rsidRDefault="00995ADB" w:rsidP="00995ADB">
      <w:pPr>
        <w:jc w:val="center"/>
        <w:rPr>
          <w:b/>
          <w:i/>
          <w:sz w:val="28"/>
          <w:szCs w:val="28"/>
        </w:rPr>
      </w:pPr>
    </w:p>
    <w:p w:rsidR="00995ADB" w:rsidRDefault="00995ADB" w:rsidP="00995AD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995ADB" w:rsidRDefault="00995ADB" w:rsidP="00995A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95ADB" w:rsidRDefault="00995ADB" w:rsidP="00995ADB">
      <w:pPr>
        <w:rPr>
          <w:b/>
          <w:sz w:val="32"/>
          <w:szCs w:val="32"/>
        </w:rPr>
      </w:pPr>
    </w:p>
    <w:p w:rsidR="00995ADB" w:rsidRDefault="00995ADB" w:rsidP="00995ADB">
      <w:pPr>
        <w:rPr>
          <w:b/>
          <w:sz w:val="32"/>
          <w:szCs w:val="32"/>
        </w:rPr>
      </w:pPr>
    </w:p>
    <w:tbl>
      <w:tblPr>
        <w:tblW w:w="0" w:type="auto"/>
        <w:tblLook w:val="04A0"/>
      </w:tblPr>
      <w:tblGrid>
        <w:gridCol w:w="3290"/>
        <w:gridCol w:w="3274"/>
        <w:gridCol w:w="3289"/>
      </w:tblGrid>
      <w:tr w:rsidR="00995ADB" w:rsidRPr="0058275B" w:rsidTr="003B6CFD">
        <w:tc>
          <w:tcPr>
            <w:tcW w:w="3290" w:type="dxa"/>
          </w:tcPr>
          <w:p w:rsidR="00995ADB" w:rsidRPr="0058275B" w:rsidRDefault="00CB4DFC" w:rsidP="002A5F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995ADB" w:rsidRPr="0058275B">
              <w:rPr>
                <w:b/>
                <w:sz w:val="28"/>
                <w:szCs w:val="28"/>
              </w:rPr>
              <w:t xml:space="preserve"> </w:t>
            </w:r>
            <w:r w:rsidR="002A5FE7">
              <w:rPr>
                <w:b/>
                <w:sz w:val="28"/>
                <w:szCs w:val="28"/>
              </w:rPr>
              <w:t>дека</w:t>
            </w:r>
            <w:r w:rsidR="004F4083">
              <w:rPr>
                <w:b/>
                <w:sz w:val="28"/>
                <w:szCs w:val="28"/>
              </w:rPr>
              <w:t>бря</w:t>
            </w:r>
            <w:r w:rsidR="00995ADB" w:rsidRPr="0058275B">
              <w:rPr>
                <w:b/>
                <w:sz w:val="28"/>
                <w:szCs w:val="28"/>
              </w:rPr>
              <w:t xml:space="preserve"> 2012г.</w:t>
            </w:r>
            <w:r w:rsidR="00995ADB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74" w:type="dxa"/>
          </w:tcPr>
          <w:p w:rsidR="00995ADB" w:rsidRPr="0058275B" w:rsidRDefault="00995ADB" w:rsidP="00CB4DFC">
            <w:pPr>
              <w:jc w:val="center"/>
              <w:rPr>
                <w:b/>
                <w:sz w:val="28"/>
                <w:szCs w:val="28"/>
              </w:rPr>
            </w:pPr>
            <w:r w:rsidRPr="0058275B">
              <w:rPr>
                <w:b/>
                <w:sz w:val="28"/>
                <w:szCs w:val="28"/>
              </w:rPr>
              <w:t xml:space="preserve">№ </w:t>
            </w:r>
            <w:r w:rsidR="00CB4DF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-</w:t>
            </w:r>
            <w:r w:rsidR="004F4083">
              <w:rPr>
                <w:b/>
                <w:sz w:val="28"/>
                <w:szCs w:val="28"/>
              </w:rPr>
              <w:t>8</w:t>
            </w:r>
            <w:r w:rsidRPr="0058275B">
              <w:rPr>
                <w:b/>
                <w:sz w:val="28"/>
                <w:szCs w:val="28"/>
              </w:rPr>
              <w:t>-5</w:t>
            </w:r>
          </w:p>
        </w:tc>
        <w:tc>
          <w:tcPr>
            <w:tcW w:w="3289" w:type="dxa"/>
          </w:tcPr>
          <w:p w:rsidR="00995ADB" w:rsidRPr="0058275B" w:rsidRDefault="00995ADB" w:rsidP="003B6CFD">
            <w:pPr>
              <w:jc w:val="right"/>
              <w:rPr>
                <w:b/>
                <w:sz w:val="28"/>
                <w:szCs w:val="28"/>
              </w:rPr>
            </w:pPr>
            <w:r w:rsidRPr="0058275B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F16703" w:rsidRDefault="00F16703" w:rsidP="00C200EE">
      <w:pPr>
        <w:rPr>
          <w:sz w:val="28"/>
          <w:szCs w:val="28"/>
        </w:rPr>
      </w:pPr>
    </w:p>
    <w:p w:rsidR="00995ADB" w:rsidRDefault="00995ADB" w:rsidP="00995ADB">
      <w:pPr>
        <w:spacing w:line="276" w:lineRule="auto"/>
        <w:jc w:val="both"/>
        <w:rPr>
          <w:b/>
          <w:sz w:val="28"/>
          <w:szCs w:val="28"/>
        </w:rPr>
      </w:pPr>
    </w:p>
    <w:p w:rsidR="00995ADB" w:rsidRPr="00FE01E0" w:rsidRDefault="00995ADB" w:rsidP="00995ADB">
      <w:pPr>
        <w:spacing w:line="276" w:lineRule="auto"/>
        <w:jc w:val="both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Председателе </w:t>
      </w:r>
      <w:r w:rsidRPr="00995ADB">
        <w:rPr>
          <w:b/>
          <w:sz w:val="28"/>
          <w:szCs w:val="28"/>
        </w:rPr>
        <w:t>контрольно-счетной палаты</w:t>
      </w:r>
      <w:r>
        <w:rPr>
          <w:b/>
          <w:sz w:val="28"/>
          <w:szCs w:val="28"/>
        </w:rPr>
        <w:t xml:space="preserve"> </w:t>
      </w:r>
      <w:r w:rsidRPr="00FE01E0">
        <w:rPr>
          <w:b/>
          <w:sz w:val="28"/>
          <w:szCs w:val="28"/>
        </w:rPr>
        <w:t>Дигорского района</w:t>
      </w:r>
    </w:p>
    <w:p w:rsidR="00995ADB" w:rsidRDefault="00995ADB" w:rsidP="00C200EE">
      <w:pPr>
        <w:rPr>
          <w:sz w:val="28"/>
          <w:szCs w:val="28"/>
        </w:rPr>
      </w:pPr>
    </w:p>
    <w:p w:rsidR="00995ADB" w:rsidRDefault="00995ADB" w:rsidP="00C200EE">
      <w:pPr>
        <w:rPr>
          <w:sz w:val="28"/>
          <w:szCs w:val="28"/>
        </w:rPr>
      </w:pPr>
    </w:p>
    <w:p w:rsidR="000E4D0E" w:rsidRPr="00607AA2" w:rsidRDefault="00370B69" w:rsidP="000E4D0E">
      <w:pPr>
        <w:jc w:val="both"/>
        <w:rPr>
          <w:sz w:val="28"/>
          <w:szCs w:val="28"/>
        </w:rPr>
      </w:pPr>
      <w:r w:rsidRPr="00607AA2">
        <w:rPr>
          <w:sz w:val="28"/>
          <w:szCs w:val="28"/>
        </w:rPr>
        <w:t>Заслушав и обсудив информацию Главы Дигорского</w:t>
      </w:r>
      <w:r w:rsidR="00FA09EA">
        <w:rPr>
          <w:sz w:val="28"/>
          <w:szCs w:val="28"/>
        </w:rPr>
        <w:t xml:space="preserve"> </w:t>
      </w:r>
      <w:r w:rsidR="005D3104">
        <w:rPr>
          <w:sz w:val="28"/>
          <w:szCs w:val="28"/>
        </w:rPr>
        <w:t xml:space="preserve">района – председателя </w:t>
      </w:r>
      <w:r w:rsidRPr="00607AA2">
        <w:rPr>
          <w:sz w:val="28"/>
          <w:szCs w:val="28"/>
        </w:rPr>
        <w:t>Собрания представителей Марзоева К.В.</w:t>
      </w:r>
      <w:r w:rsidR="005D3104">
        <w:rPr>
          <w:sz w:val="28"/>
          <w:szCs w:val="28"/>
        </w:rPr>
        <w:t xml:space="preserve"> </w:t>
      </w:r>
      <w:r w:rsidR="000E4D0E">
        <w:rPr>
          <w:sz w:val="28"/>
          <w:szCs w:val="28"/>
        </w:rPr>
        <w:t>о</w:t>
      </w:r>
      <w:r w:rsidR="000E4D0E" w:rsidRPr="00607AA2">
        <w:rPr>
          <w:sz w:val="28"/>
          <w:szCs w:val="28"/>
        </w:rPr>
        <w:t xml:space="preserve"> контрольно-счетной </w:t>
      </w:r>
      <w:r w:rsidR="000E4D0E">
        <w:rPr>
          <w:sz w:val="28"/>
          <w:szCs w:val="28"/>
        </w:rPr>
        <w:t xml:space="preserve">палате </w:t>
      </w:r>
      <w:r w:rsidR="000E4D0E" w:rsidRPr="00607AA2">
        <w:rPr>
          <w:sz w:val="28"/>
          <w:szCs w:val="28"/>
        </w:rPr>
        <w:t>Дигорского района</w:t>
      </w:r>
    </w:p>
    <w:p w:rsidR="00370B69" w:rsidRDefault="00370B69" w:rsidP="005D3104">
      <w:pPr>
        <w:jc w:val="both"/>
        <w:rPr>
          <w:sz w:val="28"/>
          <w:szCs w:val="28"/>
        </w:rPr>
      </w:pPr>
    </w:p>
    <w:p w:rsidR="00A353D8" w:rsidRPr="00607AA2" w:rsidRDefault="00A353D8" w:rsidP="00C200EE">
      <w:pPr>
        <w:rPr>
          <w:sz w:val="28"/>
          <w:szCs w:val="28"/>
        </w:rPr>
      </w:pPr>
    </w:p>
    <w:p w:rsidR="00995ADB" w:rsidRPr="00FE01E0" w:rsidRDefault="00995ADB" w:rsidP="00995ADB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 xml:space="preserve">Собрание представителей Дигорского района </w:t>
      </w:r>
    </w:p>
    <w:p w:rsidR="00995ADB" w:rsidRPr="00395E32" w:rsidRDefault="00995ADB" w:rsidP="00995ADB">
      <w:pPr>
        <w:ind w:firstLine="360"/>
        <w:jc w:val="center"/>
        <w:rPr>
          <w:b/>
          <w:sz w:val="16"/>
          <w:szCs w:val="16"/>
        </w:rPr>
      </w:pPr>
    </w:p>
    <w:p w:rsidR="00995ADB" w:rsidRPr="00FE01E0" w:rsidRDefault="00995ADB" w:rsidP="00995ADB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РЕШИЛО:</w:t>
      </w:r>
    </w:p>
    <w:p w:rsid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C73CA8" w:rsidRPr="00995ADB" w:rsidRDefault="00995ADB" w:rsidP="00297FA0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995ADB">
        <w:rPr>
          <w:sz w:val="28"/>
          <w:szCs w:val="28"/>
        </w:rPr>
        <w:t xml:space="preserve">Освободить аудитора </w:t>
      </w:r>
      <w:r>
        <w:rPr>
          <w:sz w:val="28"/>
          <w:szCs w:val="28"/>
        </w:rPr>
        <w:t>по контролю</w:t>
      </w:r>
      <w:r w:rsidRPr="00995ADB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расходных статей бюджета</w:t>
      </w:r>
      <w:r w:rsidRPr="00995ADB">
        <w:rPr>
          <w:sz w:val="28"/>
          <w:szCs w:val="28"/>
        </w:rPr>
        <w:t xml:space="preserve"> контрольно-счетной палаты Дигорского района</w:t>
      </w:r>
      <w:r w:rsidR="00BD756E" w:rsidRPr="00995ADB">
        <w:rPr>
          <w:sz w:val="28"/>
          <w:szCs w:val="28"/>
        </w:rPr>
        <w:t xml:space="preserve"> </w:t>
      </w:r>
      <w:r>
        <w:rPr>
          <w:sz w:val="28"/>
          <w:szCs w:val="28"/>
        </w:rPr>
        <w:t>Никголову И</w:t>
      </w:r>
      <w:r w:rsidR="004569D9">
        <w:rPr>
          <w:sz w:val="28"/>
          <w:szCs w:val="28"/>
        </w:rPr>
        <w:t xml:space="preserve">рму </w:t>
      </w:r>
      <w:r>
        <w:rPr>
          <w:sz w:val="28"/>
          <w:szCs w:val="28"/>
        </w:rPr>
        <w:t>М</w:t>
      </w:r>
      <w:r w:rsidR="004569D9">
        <w:rPr>
          <w:sz w:val="28"/>
          <w:szCs w:val="28"/>
        </w:rPr>
        <w:t>аркленовну</w:t>
      </w:r>
      <w:r>
        <w:rPr>
          <w:sz w:val="28"/>
          <w:szCs w:val="28"/>
        </w:rPr>
        <w:t xml:space="preserve"> от занимаемой должности.</w:t>
      </w:r>
      <w:r w:rsidR="00BD756E" w:rsidRPr="00995ADB">
        <w:rPr>
          <w:sz w:val="28"/>
          <w:szCs w:val="28"/>
        </w:rPr>
        <w:t xml:space="preserve">  </w:t>
      </w:r>
    </w:p>
    <w:p w:rsidR="00297FA0" w:rsidRDefault="00995ADB" w:rsidP="00370B69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Избрать </w:t>
      </w:r>
      <w:r w:rsidR="00A378F3">
        <w:rPr>
          <w:sz w:val="28"/>
          <w:szCs w:val="28"/>
        </w:rPr>
        <w:t>Председател</w:t>
      </w:r>
      <w:r>
        <w:rPr>
          <w:sz w:val="28"/>
          <w:szCs w:val="28"/>
        </w:rPr>
        <w:t>ем</w:t>
      </w:r>
      <w:r w:rsidR="00A378F3">
        <w:rPr>
          <w:sz w:val="28"/>
          <w:szCs w:val="28"/>
        </w:rPr>
        <w:t xml:space="preserve"> контрольно</w:t>
      </w:r>
      <w:r>
        <w:rPr>
          <w:sz w:val="28"/>
          <w:szCs w:val="28"/>
        </w:rPr>
        <w:t>-</w:t>
      </w:r>
      <w:r w:rsidR="00A378F3">
        <w:rPr>
          <w:sz w:val="28"/>
          <w:szCs w:val="28"/>
        </w:rPr>
        <w:t xml:space="preserve">счетной палаты Дигорского района </w:t>
      </w:r>
      <w:r w:rsidR="00117FC4">
        <w:rPr>
          <w:sz w:val="28"/>
          <w:szCs w:val="28"/>
        </w:rPr>
        <w:t>Никголову Ирму Маркленовну сроком на пять лет</w:t>
      </w:r>
      <w:r w:rsidR="00A378F3">
        <w:rPr>
          <w:sz w:val="28"/>
          <w:szCs w:val="28"/>
        </w:rPr>
        <w:t>.</w:t>
      </w:r>
    </w:p>
    <w:p w:rsidR="00380AF9" w:rsidRDefault="00380AF9" w:rsidP="00370B69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пункт 2 Решения Собрания представителей Дигорского района № 10-6-5.</w:t>
      </w:r>
    </w:p>
    <w:p w:rsidR="00380AF9" w:rsidRDefault="00380AF9" w:rsidP="00380AF9">
      <w:pPr>
        <w:numPr>
          <w:ilvl w:val="0"/>
          <w:numId w:val="2"/>
        </w:numPr>
        <w:tabs>
          <w:tab w:val="left" w:pos="180"/>
        </w:tabs>
        <w:spacing w:line="276" w:lineRule="auto"/>
        <w:ind w:right="76"/>
        <w:jc w:val="both"/>
        <w:rPr>
          <w:sz w:val="28"/>
          <w:szCs w:val="28"/>
        </w:rPr>
      </w:pPr>
      <w:r w:rsidRPr="00163204">
        <w:rPr>
          <w:sz w:val="28"/>
          <w:szCs w:val="28"/>
        </w:rPr>
        <w:t xml:space="preserve">Настоящее решение вступает в силу с момента его </w:t>
      </w:r>
      <w:r>
        <w:rPr>
          <w:sz w:val="28"/>
          <w:szCs w:val="28"/>
        </w:rPr>
        <w:t>подписания</w:t>
      </w:r>
      <w:r w:rsidRPr="00163204">
        <w:rPr>
          <w:sz w:val="28"/>
          <w:szCs w:val="28"/>
        </w:rPr>
        <w:t>.</w:t>
      </w:r>
    </w:p>
    <w:p w:rsidR="00A378F3" w:rsidRDefault="00A378F3" w:rsidP="00D77FEB">
      <w:pPr>
        <w:rPr>
          <w:sz w:val="28"/>
          <w:szCs w:val="28"/>
        </w:rPr>
      </w:pPr>
    </w:p>
    <w:p w:rsidR="00FA09EA" w:rsidRDefault="00FA09EA" w:rsidP="00D77FEB">
      <w:pPr>
        <w:rPr>
          <w:sz w:val="28"/>
          <w:szCs w:val="28"/>
        </w:rPr>
      </w:pPr>
    </w:p>
    <w:p w:rsidR="00FA09EA" w:rsidRDefault="00FA09EA" w:rsidP="00D77FEB">
      <w:pPr>
        <w:rPr>
          <w:sz w:val="28"/>
          <w:szCs w:val="28"/>
        </w:rPr>
      </w:pPr>
    </w:p>
    <w:p w:rsidR="00117FC4" w:rsidRPr="0058275B" w:rsidRDefault="00117FC4" w:rsidP="00117FC4">
      <w:pPr>
        <w:jc w:val="both"/>
        <w:rPr>
          <w:b/>
          <w:sz w:val="28"/>
          <w:szCs w:val="28"/>
        </w:rPr>
      </w:pPr>
      <w:r w:rsidRPr="0058275B">
        <w:rPr>
          <w:b/>
          <w:sz w:val="28"/>
          <w:szCs w:val="28"/>
        </w:rPr>
        <w:t>Глава Дигорского района -</w:t>
      </w:r>
    </w:p>
    <w:p w:rsidR="000B14E8" w:rsidRDefault="00DE3880" w:rsidP="00117FC4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117FC4" w:rsidRPr="0058275B">
        <w:rPr>
          <w:b/>
          <w:sz w:val="28"/>
          <w:szCs w:val="28"/>
        </w:rPr>
        <w:t xml:space="preserve"> Собрания</w:t>
      </w:r>
      <w:r w:rsidR="00117FC4">
        <w:rPr>
          <w:b/>
          <w:sz w:val="28"/>
          <w:szCs w:val="28"/>
        </w:rPr>
        <w:t xml:space="preserve"> </w:t>
      </w:r>
      <w:r w:rsidR="00117FC4" w:rsidRPr="0058275B">
        <w:rPr>
          <w:b/>
          <w:sz w:val="28"/>
          <w:szCs w:val="28"/>
        </w:rPr>
        <w:t>п</w:t>
      </w:r>
      <w:r w:rsidR="00117FC4">
        <w:rPr>
          <w:b/>
          <w:sz w:val="28"/>
          <w:szCs w:val="28"/>
        </w:rPr>
        <w:t>редставителей</w:t>
      </w:r>
      <w:r w:rsidR="00117FC4" w:rsidRPr="0058275B">
        <w:rPr>
          <w:b/>
          <w:sz w:val="28"/>
          <w:szCs w:val="28"/>
        </w:rPr>
        <w:t xml:space="preserve">                                        К.В. Марзоев </w:t>
      </w:r>
      <w:r w:rsidR="000B14E8">
        <w:rPr>
          <w:color w:val="000000"/>
          <w:sz w:val="28"/>
          <w:szCs w:val="28"/>
        </w:rPr>
        <w:t xml:space="preserve">          </w:t>
      </w:r>
    </w:p>
    <w:sectPr w:rsidR="000B14E8" w:rsidSect="00117FC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A88" w:rsidRDefault="005D2A88" w:rsidP="00E74F90">
      <w:r>
        <w:separator/>
      </w:r>
    </w:p>
  </w:endnote>
  <w:endnote w:type="continuationSeparator" w:id="0">
    <w:p w:rsidR="005D2A88" w:rsidRDefault="005D2A88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A88" w:rsidRDefault="005D2A88" w:rsidP="00E74F90">
      <w:r>
        <w:separator/>
      </w:r>
    </w:p>
  </w:footnote>
  <w:footnote w:type="continuationSeparator" w:id="0">
    <w:p w:rsidR="005D2A88" w:rsidRDefault="005D2A88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B1C0C"/>
    <w:multiLevelType w:val="hybridMultilevel"/>
    <w:tmpl w:val="3918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6606D"/>
    <w:multiLevelType w:val="hybridMultilevel"/>
    <w:tmpl w:val="8D7C3702"/>
    <w:lvl w:ilvl="0" w:tplc="08725B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68EE3B93"/>
    <w:multiLevelType w:val="hybridMultilevel"/>
    <w:tmpl w:val="8D7C3702"/>
    <w:lvl w:ilvl="0" w:tplc="08725B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002B5"/>
    <w:rsid w:val="00034479"/>
    <w:rsid w:val="000434B7"/>
    <w:rsid w:val="0008168D"/>
    <w:rsid w:val="000B14E8"/>
    <w:rsid w:val="000E3EDF"/>
    <w:rsid w:val="000E4D0E"/>
    <w:rsid w:val="000F4CE2"/>
    <w:rsid w:val="00117FC4"/>
    <w:rsid w:val="0012419B"/>
    <w:rsid w:val="00171DAF"/>
    <w:rsid w:val="00180A87"/>
    <w:rsid w:val="00181DC9"/>
    <w:rsid w:val="001B1F2B"/>
    <w:rsid w:val="001C6694"/>
    <w:rsid w:val="0020143E"/>
    <w:rsid w:val="00221141"/>
    <w:rsid w:val="00273610"/>
    <w:rsid w:val="00297FA0"/>
    <w:rsid w:val="002A5FE7"/>
    <w:rsid w:val="00316361"/>
    <w:rsid w:val="00326626"/>
    <w:rsid w:val="00370B69"/>
    <w:rsid w:val="00376AA5"/>
    <w:rsid w:val="00380AF9"/>
    <w:rsid w:val="00395452"/>
    <w:rsid w:val="003C7EAE"/>
    <w:rsid w:val="00415E72"/>
    <w:rsid w:val="004569D9"/>
    <w:rsid w:val="004F0679"/>
    <w:rsid w:val="004F4083"/>
    <w:rsid w:val="00516ACB"/>
    <w:rsid w:val="005505DE"/>
    <w:rsid w:val="00562F54"/>
    <w:rsid w:val="00576A8F"/>
    <w:rsid w:val="005D2A88"/>
    <w:rsid w:val="005D3104"/>
    <w:rsid w:val="005E15B1"/>
    <w:rsid w:val="00607AA2"/>
    <w:rsid w:val="006454D6"/>
    <w:rsid w:val="006F2319"/>
    <w:rsid w:val="00703074"/>
    <w:rsid w:val="00711206"/>
    <w:rsid w:val="007668AF"/>
    <w:rsid w:val="0078076A"/>
    <w:rsid w:val="007C3566"/>
    <w:rsid w:val="007E5BBD"/>
    <w:rsid w:val="007F64C2"/>
    <w:rsid w:val="00811856"/>
    <w:rsid w:val="008466CF"/>
    <w:rsid w:val="00857F41"/>
    <w:rsid w:val="008901F0"/>
    <w:rsid w:val="00890878"/>
    <w:rsid w:val="008971AA"/>
    <w:rsid w:val="008F63DF"/>
    <w:rsid w:val="009160FB"/>
    <w:rsid w:val="00941B72"/>
    <w:rsid w:val="00995ADB"/>
    <w:rsid w:val="009B4779"/>
    <w:rsid w:val="009C1485"/>
    <w:rsid w:val="009C2983"/>
    <w:rsid w:val="009E2AA1"/>
    <w:rsid w:val="009E6F4E"/>
    <w:rsid w:val="00A353D8"/>
    <w:rsid w:val="00A369FA"/>
    <w:rsid w:val="00A378F3"/>
    <w:rsid w:val="00A41001"/>
    <w:rsid w:val="00A854E6"/>
    <w:rsid w:val="00AB6C96"/>
    <w:rsid w:val="00AD26DF"/>
    <w:rsid w:val="00AE22BA"/>
    <w:rsid w:val="00B52489"/>
    <w:rsid w:val="00B5520F"/>
    <w:rsid w:val="00B57483"/>
    <w:rsid w:val="00B60C6A"/>
    <w:rsid w:val="00BA2944"/>
    <w:rsid w:val="00BD756E"/>
    <w:rsid w:val="00C005CF"/>
    <w:rsid w:val="00C200EE"/>
    <w:rsid w:val="00C430D3"/>
    <w:rsid w:val="00C72E2A"/>
    <w:rsid w:val="00C73CA8"/>
    <w:rsid w:val="00CB4DFC"/>
    <w:rsid w:val="00CC6B10"/>
    <w:rsid w:val="00D26691"/>
    <w:rsid w:val="00D3107A"/>
    <w:rsid w:val="00D51A4D"/>
    <w:rsid w:val="00D66F3B"/>
    <w:rsid w:val="00D77DB7"/>
    <w:rsid w:val="00D77FEB"/>
    <w:rsid w:val="00DD0887"/>
    <w:rsid w:val="00DE3880"/>
    <w:rsid w:val="00E14ED7"/>
    <w:rsid w:val="00E55F5C"/>
    <w:rsid w:val="00E74F90"/>
    <w:rsid w:val="00EF6C21"/>
    <w:rsid w:val="00F16703"/>
    <w:rsid w:val="00F64EEE"/>
    <w:rsid w:val="00F90AEC"/>
    <w:rsid w:val="00FA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372A5-01B1-4506-BB54-77CD255A7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116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Jana</cp:lastModifiedBy>
  <cp:revision>24</cp:revision>
  <cp:lastPrinted>2012-12-07T07:45:00Z</cp:lastPrinted>
  <dcterms:created xsi:type="dcterms:W3CDTF">2012-08-09T06:17:00Z</dcterms:created>
  <dcterms:modified xsi:type="dcterms:W3CDTF">2012-12-07T07:48:00Z</dcterms:modified>
</cp:coreProperties>
</file>